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147D2" w14:textId="7755E870" w:rsidR="00535962" w:rsidRPr="00F7167E" w:rsidRDefault="00DB076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CCC45DA" wp14:editId="321154E3">
                <wp:simplePos x="0" y="0"/>
                <wp:positionH relativeFrom="column">
                  <wp:posOffset>4114801</wp:posOffset>
                </wp:positionH>
                <wp:positionV relativeFrom="paragraph">
                  <wp:posOffset>-695325</wp:posOffset>
                </wp:positionV>
                <wp:extent cx="2283460" cy="701040"/>
                <wp:effectExtent l="0" t="0" r="21590" b="22860"/>
                <wp:wrapNone/>
                <wp:docPr id="1635698115" name="Grup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346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2084599170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BBF82F6" w14:textId="317158E0" w:rsidR="00DB0768" w:rsidRDefault="00DB0768" w:rsidP="00DB0768">
                                    <w:pPr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rFonts w:ascii="Book Antiqua" w:hAnsi="Book Antiqua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 w:rsidR="002B07BB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B07BB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-2026-00</w:t>
                                    </w:r>
                                    <w:r w:rsidR="00B503F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AD048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bookmarkStart w:id="0" w:name="_GoBack"/>
                                    <w:bookmarkEnd w:id="0"/>
                                  </w:p>
                                  <w:p w14:paraId="6D0FDB53" w14:textId="77777777" w:rsidR="00DB0768" w:rsidRDefault="00DB0768" w:rsidP="00DB0768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  <w:p w14:paraId="145DF5B1" w14:textId="77777777" w:rsidR="00DB0768" w:rsidRPr="00535962" w:rsidRDefault="002179FB" w:rsidP="00DB07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A7488F" w14:textId="77777777" w:rsidR="00DB0768" w:rsidRPr="00535962" w:rsidRDefault="00DB0768" w:rsidP="00DB076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C45DA" id="Grupo 16" o:spid="_x0000_s1026" style="position:absolute;margin-left:324pt;margin-top:-54.75pt;width:179.8pt;height:55.2pt;z-index:25166182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2084599170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BBF82F6" w14:textId="317158E0" w:rsidR="00DB0768" w:rsidRDefault="00DB0768" w:rsidP="00DB0768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Book Antiqua" w:hAnsi="Book Antiqua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mopc-</w:t>
                              </w:r>
                              <w:r w:rsidR="002B07BB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B07BB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-2026-00</w:t>
                              </w:r>
                              <w:r w:rsidR="00B503F8">
                                <w:rPr>
                                  <w:rStyle w:val="Style2"/>
                                </w:rPr>
                                <w:t>1</w:t>
                              </w:r>
                              <w:r w:rsidR="00AD0486">
                                <w:rPr>
                                  <w:rStyle w:val="Style2"/>
                                </w:rPr>
                                <w:t>5</w:t>
                              </w:r>
                              <w:bookmarkStart w:id="1" w:name="_GoBack"/>
                              <w:bookmarkEnd w:id="1"/>
                            </w:p>
                            <w:p w14:paraId="6D0FDB53" w14:textId="77777777" w:rsidR="00DB0768" w:rsidRDefault="00DB0768" w:rsidP="00DB0768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  <w:p w14:paraId="145DF5B1" w14:textId="77777777" w:rsidR="00DB0768" w:rsidRPr="00535962" w:rsidRDefault="002179FB" w:rsidP="00DB07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3A7488F" w14:textId="77777777" w:rsidR="00DB0768" w:rsidRPr="00535962" w:rsidRDefault="00DB0768" w:rsidP="00DB076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035C13" wp14:editId="35C30EC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2322920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EFEC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35C13" id="Text Box 20" o:spid="_x0000_s1031" type="#_x0000_t202" style="position:absolute;margin-left:-31.1pt;margin-top:-46.5pt;width:74.65pt;height:24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AduAIAALkFAAAOAAAAZHJzL2Uyb0RvYy54bWysVG1vmzAQ/j5p/8Hyd8pLIAVUUrUhTJO6&#10;F6ndD3DABGtgM9sJdNP++84mpGmrSdM2PliH7Xv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" filled="f" stroked="f">
                <v:textbox inset="0,0,0,0">
                  <w:txbxContent>
                    <w:p w14:paraId="194EFEC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5C22C1D2" wp14:editId="3C72877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C44CA2" wp14:editId="55BC9940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39B23" w14:textId="77777777" w:rsidR="0026335F" w:rsidRPr="0026335F" w:rsidRDefault="002179F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44CA2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CH&#10;ygMq3gAAAAoBAAAPAAAAAAAAAAAAAAAAABUFAABkcnMvZG93bnJldi54bWxQSwUGAAAAAAQABADz&#10;AAAAIAYAAAAA&#10;" filled="f" stroked="f">
                <v:textbox>
                  <w:txbxContent>
                    <w:p w14:paraId="54939B23" w14:textId="77777777" w:rsidR="0026335F" w:rsidRPr="0026335F" w:rsidRDefault="002179F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2A0326" wp14:editId="50FFF534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4709066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C326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51376B4" wp14:editId="43FB28EA">
                                      <wp:extent cx="799693" cy="266564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65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A0326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C326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51376B4" wp14:editId="43FB28EA">
                                <wp:extent cx="799693" cy="266564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65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F7D42AB" w14:textId="7CA616E0" w:rsidR="00535962" w:rsidRPr="00535962" w:rsidRDefault="00DB076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3E7505" wp14:editId="5155B5F1">
                <wp:simplePos x="0" y="0"/>
                <wp:positionH relativeFrom="column">
                  <wp:posOffset>1391940</wp:posOffset>
                </wp:positionH>
                <wp:positionV relativeFrom="paragraph">
                  <wp:posOffset>134823</wp:posOffset>
                </wp:positionV>
                <wp:extent cx="3171825" cy="279400"/>
                <wp:effectExtent l="0" t="0" r="1270" b="0"/>
                <wp:wrapNone/>
                <wp:docPr id="397135384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EF2FF" w14:textId="77777777" w:rsidR="00DB0768" w:rsidRPr="002E1412" w:rsidRDefault="002179FB" w:rsidP="00DB076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-2037341883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B0768">
                                  <w:rPr>
                                    <w:rStyle w:val="Style6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E7505" id="Cuadro de texto 17" o:spid="_x0000_s1034" type="#_x0000_t202" style="position:absolute;margin-left:109.6pt;margin-top:10.6pt;width:249.7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" stroked="f">
                <v:textbox>
                  <w:txbxContent>
                    <w:p w14:paraId="148EF2FF" w14:textId="77777777" w:rsidR="00DB0768" w:rsidRPr="002E1412" w:rsidRDefault="002179FB" w:rsidP="00DB076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-203734188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B0768">
                            <w:rPr>
                              <w:rStyle w:val="Style6"/>
                            </w:rPr>
                            <w:t>MINISTERIO DE OBRAS PÚBLICAS Y COMUNICACIONES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407E1FE" wp14:editId="7D75A65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A2F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179FB">
                              <w:fldChar w:fldCharType="begin"/>
                            </w:r>
                            <w:r w:rsidR="002179FB">
                              <w:instrText xml:space="preserve"> NUMPAGES   \* MERGEFORMAT </w:instrText>
                            </w:r>
                            <w:r w:rsidR="002179FB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179F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7E1FE" id="Text Box 13" o:spid="_x0000_s1035" type="#_x0000_t202" style="position:absolute;margin-left:415.05pt;margin-top:10.6pt;width:83.6pt;height:19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" filled="f" stroked="f">
                <v:textbox>
                  <w:txbxContent>
                    <w:p w14:paraId="453EA2F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179FB">
                        <w:fldChar w:fldCharType="begin"/>
                      </w:r>
                      <w:r w:rsidR="002179FB">
                        <w:instrText xml:space="preserve"> NUMPAGES   \* MERGEFORMAT </w:instrText>
                      </w:r>
                      <w:r w:rsidR="002179FB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179F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3736BDE" w14:textId="0E0F12B5" w:rsidR="00535962" w:rsidRDefault="00535962" w:rsidP="00535962"/>
    <w:p w14:paraId="3DFE0402" w14:textId="7ED4065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4EC8AD4" w14:textId="559628BF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F40524" wp14:editId="7645D293">
                <wp:simplePos x="0" y="0"/>
                <wp:positionH relativeFrom="column">
                  <wp:posOffset>1301115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FBAE2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40524" id="Text Box 18" o:spid="_x0000_s1036" type="#_x0000_t202" style="position:absolute;left:0;text-align:left;margin-left:102.45pt;margin-top:6.45pt;width:278.6pt;height:2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NWIy1/dAAAACQEAAA8AAAAAAAAAAAAAAAAA3wQAAGRycy9kb3ducmV2LnhtbFBLBQYAAAAABAAE&#10;APMAAADpBQAAAAA=&#10;" stroked="f">
                <v:textbox>
                  <w:txbxContent>
                    <w:p w14:paraId="78FBAE2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196D982" w14:textId="1F495938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8B859CB" wp14:editId="744502A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4BE0F" w14:textId="77777777" w:rsidR="002E1412" w:rsidRPr="002E1412" w:rsidRDefault="002179F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859CB" id="Text Box 17" o:spid="_x0000_s1037" type="#_x0000_t202" style="position:absolute;left:0;text-align:left;margin-left:13.6pt;margin-top:7.65pt;width:420.2pt;height:23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14:paraId="40D4BE0F" w14:textId="77777777" w:rsidR="002E1412" w:rsidRPr="002E1412" w:rsidRDefault="002179F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2318AE" w14:textId="7F23E9B8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476BDDA" w14:textId="7AAC0F3C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A5E2A9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94A6E4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6D34FF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3AFC073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11929A5" w14:textId="77777777" w:rsidTr="00E82502">
        <w:trPr>
          <w:cantSplit/>
          <w:trHeight w:val="440"/>
        </w:trPr>
        <w:tc>
          <w:tcPr>
            <w:tcW w:w="9252" w:type="dxa"/>
          </w:tcPr>
          <w:p w14:paraId="4876D01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C8DA8AF" w14:textId="77777777" w:rsidTr="00E82502">
        <w:trPr>
          <w:cantSplit/>
          <w:trHeight w:val="440"/>
        </w:trPr>
        <w:tc>
          <w:tcPr>
            <w:tcW w:w="9252" w:type="dxa"/>
          </w:tcPr>
          <w:p w14:paraId="0D5F500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A146934" w14:textId="77777777" w:rsidTr="00E82502">
        <w:trPr>
          <w:cantSplit/>
          <w:trHeight w:val="440"/>
        </w:trPr>
        <w:tc>
          <w:tcPr>
            <w:tcW w:w="9252" w:type="dxa"/>
          </w:tcPr>
          <w:p w14:paraId="018D056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213848F" w14:textId="77777777" w:rsidTr="00E82502">
        <w:trPr>
          <w:cantSplit/>
          <w:trHeight w:val="440"/>
        </w:trPr>
        <w:tc>
          <w:tcPr>
            <w:tcW w:w="9252" w:type="dxa"/>
          </w:tcPr>
          <w:p w14:paraId="1C14B9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2F3D5E5" w14:textId="77777777" w:rsidTr="00E82502">
        <w:trPr>
          <w:cantSplit/>
          <w:trHeight w:val="440"/>
        </w:trPr>
        <w:tc>
          <w:tcPr>
            <w:tcW w:w="9252" w:type="dxa"/>
          </w:tcPr>
          <w:p w14:paraId="21D13BE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55025CE" w14:textId="77777777" w:rsidTr="00E82502">
        <w:trPr>
          <w:cantSplit/>
          <w:trHeight w:val="440"/>
        </w:trPr>
        <w:tc>
          <w:tcPr>
            <w:tcW w:w="9252" w:type="dxa"/>
          </w:tcPr>
          <w:p w14:paraId="0F61AF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18CE3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50EAF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F74E0F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1E690D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EC7408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66B33" w14:textId="77777777" w:rsidR="002179FB" w:rsidRDefault="002179FB" w:rsidP="001007E7">
      <w:pPr>
        <w:spacing w:after="0" w:line="240" w:lineRule="auto"/>
      </w:pPr>
      <w:r>
        <w:separator/>
      </w:r>
    </w:p>
  </w:endnote>
  <w:endnote w:type="continuationSeparator" w:id="0">
    <w:p w14:paraId="7D5B25F4" w14:textId="77777777" w:rsidR="002179FB" w:rsidRDefault="002179F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582F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5EA0662" wp14:editId="0E03B8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DAB923" wp14:editId="44FD476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FE8A7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B3D47D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DAB9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14:paraId="776FE8A7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B3D47D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A95CDD" wp14:editId="535C5C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B1B1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95CDD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14:paraId="31BB1B1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72F42E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B26A90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3051B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9BB5B8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3B23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432A8" w14:textId="77777777" w:rsidR="002179FB" w:rsidRDefault="002179FB" w:rsidP="001007E7">
      <w:pPr>
        <w:spacing w:after="0" w:line="240" w:lineRule="auto"/>
      </w:pPr>
      <w:r>
        <w:separator/>
      </w:r>
    </w:p>
  </w:footnote>
  <w:footnote w:type="continuationSeparator" w:id="0">
    <w:p w14:paraId="0805AA9E" w14:textId="77777777" w:rsidR="002179FB" w:rsidRDefault="002179F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179FB"/>
    <w:rsid w:val="002273EE"/>
    <w:rsid w:val="00253DBA"/>
    <w:rsid w:val="0026335F"/>
    <w:rsid w:val="00272184"/>
    <w:rsid w:val="00295BD4"/>
    <w:rsid w:val="002B07BB"/>
    <w:rsid w:val="002D451D"/>
    <w:rsid w:val="002E1412"/>
    <w:rsid w:val="002E2290"/>
    <w:rsid w:val="00314023"/>
    <w:rsid w:val="00341484"/>
    <w:rsid w:val="00392351"/>
    <w:rsid w:val="00393639"/>
    <w:rsid w:val="003A6141"/>
    <w:rsid w:val="00404131"/>
    <w:rsid w:val="0042490F"/>
    <w:rsid w:val="004379A6"/>
    <w:rsid w:val="0044234A"/>
    <w:rsid w:val="004547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5E15"/>
    <w:rsid w:val="006F567F"/>
    <w:rsid w:val="00725091"/>
    <w:rsid w:val="00780880"/>
    <w:rsid w:val="007B0E1F"/>
    <w:rsid w:val="007B6F6F"/>
    <w:rsid w:val="00820C9F"/>
    <w:rsid w:val="0082707E"/>
    <w:rsid w:val="008315B0"/>
    <w:rsid w:val="00874A65"/>
    <w:rsid w:val="008B3AE5"/>
    <w:rsid w:val="008C388B"/>
    <w:rsid w:val="00966EEE"/>
    <w:rsid w:val="00977C54"/>
    <w:rsid w:val="009C5D07"/>
    <w:rsid w:val="00A16099"/>
    <w:rsid w:val="00A640BD"/>
    <w:rsid w:val="00A641A7"/>
    <w:rsid w:val="00A72F42"/>
    <w:rsid w:val="00AD0486"/>
    <w:rsid w:val="00AD7919"/>
    <w:rsid w:val="00AE056E"/>
    <w:rsid w:val="00AF2E6B"/>
    <w:rsid w:val="00B503F8"/>
    <w:rsid w:val="00B62EEF"/>
    <w:rsid w:val="00B97B51"/>
    <w:rsid w:val="00BA0007"/>
    <w:rsid w:val="00BB1D79"/>
    <w:rsid w:val="00BC1D0C"/>
    <w:rsid w:val="00BC61BD"/>
    <w:rsid w:val="00BD1586"/>
    <w:rsid w:val="00C078CB"/>
    <w:rsid w:val="00C20584"/>
    <w:rsid w:val="00C22DBE"/>
    <w:rsid w:val="00C319AB"/>
    <w:rsid w:val="00C5078F"/>
    <w:rsid w:val="00C66D08"/>
    <w:rsid w:val="00C7470C"/>
    <w:rsid w:val="00CA0E82"/>
    <w:rsid w:val="00CA164C"/>
    <w:rsid w:val="00CA4661"/>
    <w:rsid w:val="00CE67A3"/>
    <w:rsid w:val="00D04FE2"/>
    <w:rsid w:val="00D1201E"/>
    <w:rsid w:val="00D24FA7"/>
    <w:rsid w:val="00D45A3E"/>
    <w:rsid w:val="00D54A70"/>
    <w:rsid w:val="00D64696"/>
    <w:rsid w:val="00D74ADB"/>
    <w:rsid w:val="00D7710E"/>
    <w:rsid w:val="00D90D49"/>
    <w:rsid w:val="00D9600B"/>
    <w:rsid w:val="00DA5299"/>
    <w:rsid w:val="00DB0768"/>
    <w:rsid w:val="00DC5D96"/>
    <w:rsid w:val="00DD4F3E"/>
    <w:rsid w:val="00E13E55"/>
    <w:rsid w:val="00E36A04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98D602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757AD-BDC5-409E-B5A4-CCE8626B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Edita Nova Hernandez</cp:lastModifiedBy>
  <cp:revision>12</cp:revision>
  <cp:lastPrinted>2011-03-04T18:48:00Z</cp:lastPrinted>
  <dcterms:created xsi:type="dcterms:W3CDTF">2014-01-15T13:04:00Z</dcterms:created>
  <dcterms:modified xsi:type="dcterms:W3CDTF">2026-08-10T17:18:00Z</dcterms:modified>
</cp:coreProperties>
</file>